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8ED56" w14:textId="77777777" w:rsidR="00512ED8" w:rsidRDefault="00512ED8" w:rsidP="00512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Geoffrey FRENCHE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B65A9DF" w14:textId="77777777" w:rsidR="00512ED8" w:rsidRDefault="00512ED8" w:rsidP="00512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East Dean, Sussex. Husbandman.</w:t>
      </w:r>
    </w:p>
    <w:p w14:paraId="3632C19B" w14:textId="77777777" w:rsidR="00512ED8" w:rsidRDefault="00512ED8" w:rsidP="00512ED8">
      <w:pPr>
        <w:rPr>
          <w:rFonts w:ascii="Times New Roman" w:hAnsi="Times New Roman" w:cs="Times New Roman"/>
        </w:rPr>
      </w:pPr>
    </w:p>
    <w:p w14:paraId="543A18DF" w14:textId="77777777" w:rsidR="00512ED8" w:rsidRDefault="00512ED8" w:rsidP="00512ED8">
      <w:pPr>
        <w:rPr>
          <w:rFonts w:ascii="Times New Roman" w:hAnsi="Times New Roman" w:cs="Times New Roman"/>
        </w:rPr>
      </w:pPr>
    </w:p>
    <w:p w14:paraId="53D8FA61" w14:textId="77777777" w:rsidR="00512ED8" w:rsidRDefault="00512ED8" w:rsidP="00512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460A2D23" w14:textId="77777777" w:rsidR="00512ED8" w:rsidRDefault="00512ED8" w:rsidP="00512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Frenche</w:t>
      </w:r>
      <w:proofErr w:type="spellEnd"/>
      <w:r>
        <w:rPr>
          <w:rFonts w:ascii="Times New Roman" w:hAnsi="Times New Roman" w:cs="Times New Roman"/>
        </w:rPr>
        <w:t xml:space="preserve"> of East Dean(q.v.), Denis </w:t>
      </w:r>
      <w:proofErr w:type="spellStart"/>
      <w:r>
        <w:rPr>
          <w:rFonts w:ascii="Times New Roman" w:hAnsi="Times New Roman" w:cs="Times New Roman"/>
        </w:rPr>
        <w:t>Donyll</w:t>
      </w:r>
      <w:proofErr w:type="spellEnd"/>
      <w:r>
        <w:rPr>
          <w:rFonts w:ascii="Times New Roman" w:hAnsi="Times New Roman" w:cs="Times New Roman"/>
        </w:rPr>
        <w:t xml:space="preserve"> of Southampton(q.v.)</w:t>
      </w:r>
    </w:p>
    <w:p w14:paraId="0F725FA6" w14:textId="77777777" w:rsidR="00512ED8" w:rsidRDefault="00512ED8" w:rsidP="00512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Everard of Southampton(q.v.).</w:t>
      </w:r>
    </w:p>
    <w:p w14:paraId="31CC252B" w14:textId="77777777" w:rsidR="00512ED8" w:rsidRDefault="00512ED8" w:rsidP="00512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FBAAF7E" w14:textId="77777777" w:rsidR="00512ED8" w:rsidRDefault="00512ED8" w:rsidP="00512ED8">
      <w:pPr>
        <w:rPr>
          <w:rFonts w:ascii="Times New Roman" w:hAnsi="Times New Roman" w:cs="Times New Roman"/>
        </w:rPr>
      </w:pPr>
    </w:p>
    <w:p w14:paraId="37EB82EA" w14:textId="77777777" w:rsidR="00512ED8" w:rsidRDefault="00512ED8" w:rsidP="00512ED8">
      <w:pPr>
        <w:rPr>
          <w:rFonts w:ascii="Times New Roman" w:hAnsi="Times New Roman" w:cs="Times New Roman"/>
        </w:rPr>
      </w:pPr>
    </w:p>
    <w:p w14:paraId="610A1483" w14:textId="77777777" w:rsidR="00512ED8" w:rsidRDefault="00512ED8" w:rsidP="00512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January 2019</w:t>
      </w:r>
    </w:p>
    <w:p w14:paraId="428E4CF8" w14:textId="77777777" w:rsidR="006B2F86" w:rsidRPr="00E71FC3" w:rsidRDefault="00512E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A5A58" w14:textId="77777777" w:rsidR="00512ED8" w:rsidRDefault="00512ED8" w:rsidP="00E71FC3">
      <w:r>
        <w:separator/>
      </w:r>
    </w:p>
  </w:endnote>
  <w:endnote w:type="continuationSeparator" w:id="0">
    <w:p w14:paraId="00B77917" w14:textId="77777777" w:rsidR="00512ED8" w:rsidRDefault="00512ED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38E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B919F" w14:textId="77777777" w:rsidR="00512ED8" w:rsidRDefault="00512ED8" w:rsidP="00E71FC3">
      <w:r>
        <w:separator/>
      </w:r>
    </w:p>
  </w:footnote>
  <w:footnote w:type="continuationSeparator" w:id="0">
    <w:p w14:paraId="0CF0916A" w14:textId="77777777" w:rsidR="00512ED8" w:rsidRDefault="00512ED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ED8"/>
    <w:rsid w:val="001A7C09"/>
    <w:rsid w:val="00512ED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DA006"/>
  <w15:chartTrackingRefBased/>
  <w15:docId w15:val="{60813F85-17B2-4877-B998-7865A3897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2ED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12E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2019-01-21T22:04:00Z</dcterms:created>
  <dcterms:modified xsi:type="dcterms:W3CDTF">2019-01-21T22:04:00Z</dcterms:modified>
</cp:coreProperties>
</file>